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93" w:rsidRPr="006A3DE7" w:rsidRDefault="00EB5D93" w:rsidP="008A62D4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6A3DE7">
        <w:rPr>
          <w:b/>
          <w:sz w:val="36"/>
          <w:szCs w:val="36"/>
        </w:rPr>
        <w:t>ИНФОРМАЦИЯ ОБ УПРАВЛЯЮЩЕЙ КОМПАНИИ</w:t>
      </w:r>
    </w:p>
    <w:p w:rsidR="00EB5D93" w:rsidRPr="00C50437" w:rsidRDefault="00EB5D93" w:rsidP="008A62D4">
      <w:pPr>
        <w:jc w:val="center"/>
        <w:rPr>
          <w:b/>
          <w:sz w:val="26"/>
          <w:szCs w:val="26"/>
        </w:rPr>
      </w:pPr>
    </w:p>
    <w:p w:rsidR="00EB5D93" w:rsidRPr="00C50437" w:rsidRDefault="00EB5D93" w:rsidP="008A62D4">
      <w:pPr>
        <w:rPr>
          <w:b/>
          <w:sz w:val="26"/>
          <w:szCs w:val="26"/>
        </w:rPr>
      </w:pPr>
      <w:r>
        <w:rPr>
          <w:b/>
          <w:sz w:val="26"/>
          <w:szCs w:val="26"/>
        </w:rPr>
        <w:t>г.Стерлитамак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04.</w:t>
      </w:r>
      <w:r w:rsidRPr="008A62D4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5</w:t>
      </w:r>
      <w:r w:rsidRPr="00C50437">
        <w:rPr>
          <w:b/>
          <w:sz w:val="26"/>
          <w:szCs w:val="26"/>
        </w:rPr>
        <w:t>.201</w:t>
      </w:r>
      <w:r w:rsidRPr="008A62D4">
        <w:rPr>
          <w:b/>
          <w:sz w:val="26"/>
          <w:szCs w:val="26"/>
        </w:rPr>
        <w:t>2</w:t>
      </w:r>
      <w:r w:rsidRPr="00C50437">
        <w:rPr>
          <w:b/>
          <w:sz w:val="26"/>
          <w:szCs w:val="26"/>
        </w:rPr>
        <w:t>г.</w:t>
      </w:r>
    </w:p>
    <w:p w:rsidR="00EB5D93" w:rsidRPr="00C50437" w:rsidRDefault="00EB5D93" w:rsidP="008A62D4">
      <w:pPr>
        <w:rPr>
          <w:b/>
          <w:sz w:val="26"/>
          <w:szCs w:val="26"/>
        </w:rPr>
      </w:pPr>
    </w:p>
    <w:p w:rsidR="00EB5D93" w:rsidRPr="00C50437" w:rsidRDefault="00EB5D93" w:rsidP="0000774C">
      <w:pPr>
        <w:jc w:val="center"/>
        <w:rPr>
          <w:sz w:val="26"/>
          <w:szCs w:val="26"/>
        </w:rPr>
      </w:pPr>
      <w:r w:rsidRPr="00C50437">
        <w:rPr>
          <w:sz w:val="26"/>
          <w:szCs w:val="26"/>
        </w:rPr>
        <w:t xml:space="preserve">Настоящая информация содержит сведения об управляющей </w:t>
      </w:r>
      <w:r>
        <w:rPr>
          <w:sz w:val="26"/>
          <w:szCs w:val="26"/>
        </w:rPr>
        <w:t>компан</w:t>
      </w:r>
      <w:r w:rsidRPr="00C50437">
        <w:rPr>
          <w:sz w:val="26"/>
          <w:szCs w:val="26"/>
        </w:rPr>
        <w:t>ии:</w:t>
      </w:r>
    </w:p>
    <w:p w:rsidR="00EB5D93" w:rsidRPr="00C50437" w:rsidRDefault="00EB5D93" w:rsidP="008A62D4">
      <w:pPr>
        <w:jc w:val="center"/>
        <w:rPr>
          <w:b/>
          <w:sz w:val="26"/>
          <w:szCs w:val="26"/>
          <w:u w:val="single"/>
        </w:rPr>
      </w:pPr>
      <w:r w:rsidRPr="00C50437">
        <w:rPr>
          <w:b/>
          <w:sz w:val="26"/>
          <w:szCs w:val="26"/>
          <w:u w:val="single"/>
        </w:rPr>
        <w:t>Общество с ограниченной ответственностью «</w:t>
      </w:r>
      <w:r>
        <w:rPr>
          <w:b/>
          <w:sz w:val="26"/>
          <w:szCs w:val="26"/>
          <w:u w:val="single"/>
        </w:rPr>
        <w:t>ЖилСервис</w:t>
      </w:r>
      <w:r w:rsidRPr="00C50437">
        <w:rPr>
          <w:b/>
          <w:sz w:val="26"/>
          <w:szCs w:val="26"/>
          <w:u w:val="single"/>
        </w:rPr>
        <w:t>»</w:t>
      </w:r>
    </w:p>
    <w:p w:rsidR="00EB5D93" w:rsidRPr="00C50437" w:rsidRDefault="00EB5D93" w:rsidP="008A62D4">
      <w:pPr>
        <w:jc w:val="center"/>
        <w:rPr>
          <w:sz w:val="26"/>
          <w:szCs w:val="26"/>
        </w:rPr>
      </w:pPr>
      <w:r w:rsidRPr="00C50437">
        <w:rPr>
          <w:sz w:val="26"/>
          <w:szCs w:val="26"/>
        </w:rPr>
        <w:t>в соответствии со Стандартом, утвержденным постановлением Правительства РФ</w:t>
      </w:r>
    </w:p>
    <w:p w:rsidR="00EB5D93" w:rsidRPr="00C50437" w:rsidRDefault="00EB5D93" w:rsidP="008A62D4">
      <w:pPr>
        <w:jc w:val="center"/>
        <w:rPr>
          <w:sz w:val="26"/>
          <w:szCs w:val="26"/>
        </w:rPr>
      </w:pPr>
      <w:r w:rsidRPr="00C50437">
        <w:rPr>
          <w:sz w:val="26"/>
          <w:szCs w:val="26"/>
        </w:rPr>
        <w:t>от 23 сентября 2010г. №731</w:t>
      </w:r>
    </w:p>
    <w:p w:rsidR="00EB5D93" w:rsidRPr="00C50437" w:rsidRDefault="00EB5D93" w:rsidP="008A62D4">
      <w:pPr>
        <w:rPr>
          <w:sz w:val="26"/>
          <w:szCs w:val="26"/>
        </w:rPr>
      </w:pPr>
    </w:p>
    <w:p w:rsidR="00EB5D93" w:rsidRDefault="00EB5D93" w:rsidP="008A62D4">
      <w:pPr>
        <w:rPr>
          <w:b/>
          <w:sz w:val="36"/>
          <w:szCs w:val="36"/>
        </w:rPr>
      </w:pPr>
      <w:r w:rsidRPr="006A3DE7">
        <w:rPr>
          <w:b/>
          <w:sz w:val="36"/>
          <w:szCs w:val="36"/>
        </w:rPr>
        <w:t xml:space="preserve">а) Общая информация об управляющей </w:t>
      </w:r>
      <w:r>
        <w:rPr>
          <w:b/>
          <w:sz w:val="36"/>
          <w:szCs w:val="36"/>
        </w:rPr>
        <w:t>компан</w:t>
      </w:r>
      <w:r w:rsidRPr="006A3DE7">
        <w:rPr>
          <w:b/>
          <w:sz w:val="36"/>
          <w:szCs w:val="36"/>
        </w:rPr>
        <w:t>ии:</w:t>
      </w:r>
    </w:p>
    <w:p w:rsidR="00EB5D93" w:rsidRPr="006A3DE7" w:rsidRDefault="00EB5D93" w:rsidP="008A62D4">
      <w:pPr>
        <w:rPr>
          <w:b/>
          <w:sz w:val="36"/>
          <w:szCs w:val="36"/>
        </w:rPr>
      </w:pPr>
    </w:p>
    <w:p w:rsidR="00EB5D93" w:rsidRPr="00C50437" w:rsidRDefault="00EB5D93" w:rsidP="008A62D4">
      <w:pPr>
        <w:spacing w:line="360" w:lineRule="atLeast"/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t>Ф</w:t>
      </w:r>
      <w:r w:rsidRPr="00C50437">
        <w:rPr>
          <w:sz w:val="26"/>
          <w:szCs w:val="26"/>
        </w:rPr>
        <w:t xml:space="preserve">ирменное наименование: </w:t>
      </w:r>
      <w:r w:rsidRPr="00C50437">
        <w:rPr>
          <w:b/>
          <w:sz w:val="26"/>
          <w:szCs w:val="26"/>
        </w:rPr>
        <w:t>Общество с ограниченной ответственностью «</w:t>
      </w:r>
      <w:r>
        <w:rPr>
          <w:b/>
          <w:sz w:val="26"/>
          <w:szCs w:val="26"/>
        </w:rPr>
        <w:t>ЖилСервис</w:t>
      </w:r>
      <w:r w:rsidRPr="00C50437">
        <w:rPr>
          <w:b/>
          <w:sz w:val="26"/>
          <w:szCs w:val="26"/>
        </w:rPr>
        <w:t>»</w:t>
      </w:r>
    </w:p>
    <w:p w:rsidR="00EB5D93" w:rsidRDefault="00EB5D93" w:rsidP="008A62D4">
      <w:pPr>
        <w:spacing w:line="360" w:lineRule="atLeast"/>
        <w:ind w:firstLine="708"/>
        <w:rPr>
          <w:b/>
          <w:sz w:val="26"/>
          <w:szCs w:val="26"/>
        </w:rPr>
      </w:pPr>
      <w:r>
        <w:rPr>
          <w:sz w:val="26"/>
          <w:szCs w:val="26"/>
        </w:rPr>
        <w:t>Р</w:t>
      </w:r>
      <w:r w:rsidRPr="00C50437">
        <w:rPr>
          <w:sz w:val="26"/>
          <w:szCs w:val="26"/>
        </w:rPr>
        <w:t xml:space="preserve">уководитель: </w:t>
      </w:r>
      <w:r w:rsidRPr="00E6278D">
        <w:rPr>
          <w:b/>
          <w:sz w:val="26"/>
          <w:szCs w:val="26"/>
        </w:rPr>
        <w:t>Генеральный</w:t>
      </w:r>
      <w:r>
        <w:rPr>
          <w:b/>
          <w:sz w:val="26"/>
          <w:szCs w:val="26"/>
        </w:rPr>
        <w:t xml:space="preserve"> </w:t>
      </w:r>
      <w:r w:rsidRPr="00C50437">
        <w:rPr>
          <w:b/>
          <w:sz w:val="26"/>
          <w:szCs w:val="26"/>
        </w:rPr>
        <w:t xml:space="preserve">директор </w:t>
      </w:r>
      <w:r>
        <w:rPr>
          <w:b/>
          <w:sz w:val="26"/>
          <w:szCs w:val="26"/>
        </w:rPr>
        <w:t>Дрыгин Юрий Алексеевич</w:t>
      </w:r>
    </w:p>
    <w:p w:rsidR="00EB5D93" w:rsidRPr="00C50437" w:rsidRDefault="00EB5D93" w:rsidP="008A62D4">
      <w:pPr>
        <w:spacing w:line="360" w:lineRule="atLeast"/>
        <w:ind w:firstLine="708"/>
        <w:rPr>
          <w:b/>
          <w:sz w:val="26"/>
          <w:szCs w:val="26"/>
        </w:rPr>
      </w:pPr>
    </w:p>
    <w:p w:rsidR="00EB5D93" w:rsidRPr="006A3DE7" w:rsidRDefault="00EB5D93" w:rsidP="0000774C">
      <w:pPr>
        <w:spacing w:line="360" w:lineRule="atLeast"/>
        <w:jc w:val="both"/>
        <w:rPr>
          <w:b/>
          <w:sz w:val="28"/>
          <w:szCs w:val="26"/>
        </w:rPr>
      </w:pPr>
      <w:r w:rsidRPr="006A3DE7">
        <w:rPr>
          <w:b/>
          <w:sz w:val="36"/>
          <w:szCs w:val="36"/>
        </w:rPr>
        <w:t>б) Свидетельство о государственной регистрации:</w:t>
      </w:r>
    </w:p>
    <w:p w:rsidR="00EB5D93" w:rsidRDefault="00EB5D93" w:rsidP="0000774C">
      <w:pPr>
        <w:spacing w:line="360" w:lineRule="atLeast"/>
        <w:jc w:val="both"/>
        <w:rPr>
          <w:sz w:val="28"/>
          <w:szCs w:val="26"/>
        </w:rPr>
      </w:pPr>
    </w:p>
    <w:p w:rsidR="00EB5D93" w:rsidRDefault="00EB5D93" w:rsidP="0000774C">
      <w:pPr>
        <w:spacing w:line="360" w:lineRule="atLeast"/>
        <w:jc w:val="both"/>
        <w:rPr>
          <w:sz w:val="26"/>
          <w:szCs w:val="26"/>
        </w:rPr>
      </w:pPr>
      <w:r w:rsidRPr="006A3DE7">
        <w:rPr>
          <w:sz w:val="26"/>
          <w:szCs w:val="26"/>
        </w:rPr>
        <w:t>ОГРН 1100268002471 присвоен 27.10.2010г. Инспекцией Федеральной налоговой службы по г.Стерлитамаку РБ</w:t>
      </w:r>
    </w:p>
    <w:p w:rsidR="00EB5D93" w:rsidRPr="006A3DE7" w:rsidRDefault="00EB5D93" w:rsidP="0000774C">
      <w:pPr>
        <w:spacing w:line="360" w:lineRule="atLeast"/>
        <w:jc w:val="both"/>
        <w:rPr>
          <w:sz w:val="26"/>
          <w:szCs w:val="26"/>
        </w:rPr>
      </w:pPr>
    </w:p>
    <w:p w:rsidR="00EB5D93" w:rsidRDefault="00EB5D93" w:rsidP="0000774C">
      <w:pPr>
        <w:spacing w:line="360" w:lineRule="atLeast"/>
        <w:rPr>
          <w:sz w:val="26"/>
          <w:szCs w:val="26"/>
        </w:rPr>
      </w:pPr>
      <w:r w:rsidRPr="006A3DE7">
        <w:rPr>
          <w:b/>
          <w:sz w:val="36"/>
          <w:szCs w:val="36"/>
        </w:rPr>
        <w:t>в)  Юридический адрес и почтовый адрес:</w:t>
      </w:r>
    </w:p>
    <w:p w:rsidR="00EB5D93" w:rsidRDefault="00EB5D93" w:rsidP="0000774C">
      <w:pPr>
        <w:spacing w:line="360" w:lineRule="atLeast"/>
        <w:rPr>
          <w:b/>
          <w:sz w:val="26"/>
          <w:szCs w:val="26"/>
        </w:rPr>
      </w:pPr>
    </w:p>
    <w:p w:rsidR="00EB5D93" w:rsidRPr="006A3DE7" w:rsidRDefault="00EB5D93" w:rsidP="0000774C">
      <w:pPr>
        <w:spacing w:line="360" w:lineRule="atLeast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smartTag w:uri="urn:schemas-microsoft-com:office:smarttags" w:element="metricconverter">
        <w:smartTagPr>
          <w:attr w:name="ProductID" w:val="453103, г"/>
        </w:smartTagPr>
        <w:r>
          <w:rPr>
            <w:sz w:val="26"/>
            <w:szCs w:val="26"/>
          </w:rPr>
          <w:t>453103, г</w:t>
        </w:r>
      </w:smartTag>
      <w:r>
        <w:rPr>
          <w:sz w:val="26"/>
          <w:szCs w:val="26"/>
        </w:rPr>
        <w:t>.</w:t>
      </w:r>
      <w:r w:rsidRPr="006A3DE7">
        <w:rPr>
          <w:sz w:val="26"/>
          <w:szCs w:val="26"/>
        </w:rPr>
        <w:t xml:space="preserve"> Стерлитамак, улица Дружбы, 28А</w:t>
      </w:r>
    </w:p>
    <w:p w:rsidR="00EB5D93" w:rsidRPr="008374D9" w:rsidRDefault="00EB5D93" w:rsidP="008A62D4">
      <w:pPr>
        <w:spacing w:line="360" w:lineRule="atLeast"/>
        <w:ind w:firstLine="708"/>
        <w:rPr>
          <w:sz w:val="26"/>
          <w:szCs w:val="26"/>
        </w:rPr>
      </w:pPr>
      <w:r w:rsidRPr="00C50437">
        <w:rPr>
          <w:sz w:val="26"/>
          <w:szCs w:val="26"/>
        </w:rPr>
        <w:t xml:space="preserve">контактные телефоны: </w:t>
      </w:r>
      <w:r w:rsidRPr="008374D9">
        <w:rPr>
          <w:sz w:val="26"/>
          <w:szCs w:val="26"/>
        </w:rPr>
        <w:t>(3473) 20-74-74; факс 20-08-11</w:t>
      </w:r>
    </w:p>
    <w:p w:rsidR="00EB5D93" w:rsidRDefault="00EB5D93" w:rsidP="008A62D4">
      <w:pPr>
        <w:spacing w:line="360" w:lineRule="atLeast"/>
        <w:ind w:firstLine="708"/>
        <w:rPr>
          <w:sz w:val="26"/>
          <w:szCs w:val="26"/>
        </w:rPr>
      </w:pPr>
      <w:r w:rsidRPr="00B465A5">
        <w:rPr>
          <w:sz w:val="26"/>
          <w:szCs w:val="26"/>
        </w:rPr>
        <w:t>участок (р-н Сода):</w:t>
      </w:r>
      <w:r w:rsidRPr="008374D9">
        <w:rPr>
          <w:sz w:val="26"/>
          <w:szCs w:val="26"/>
        </w:rPr>
        <w:t>г.Стерлитамак,</w:t>
      </w:r>
      <w:r>
        <w:rPr>
          <w:sz w:val="26"/>
          <w:szCs w:val="26"/>
        </w:rPr>
        <w:t xml:space="preserve"> ул.</w:t>
      </w:r>
      <w:r w:rsidRPr="008374D9">
        <w:rPr>
          <w:sz w:val="26"/>
          <w:szCs w:val="26"/>
        </w:rPr>
        <w:t xml:space="preserve"> Цементников,8А (цок. этаж)28-47-98</w:t>
      </w:r>
    </w:p>
    <w:p w:rsidR="00EB5D93" w:rsidRPr="00095F6D" w:rsidRDefault="00EB5D93" w:rsidP="008A62D4">
      <w:pPr>
        <w:spacing w:line="360" w:lineRule="atLeast"/>
        <w:ind w:firstLine="708"/>
        <w:rPr>
          <w:sz w:val="26"/>
          <w:szCs w:val="26"/>
        </w:rPr>
      </w:pPr>
      <w:r>
        <w:rPr>
          <w:sz w:val="26"/>
          <w:szCs w:val="26"/>
          <w:lang w:val="en-US"/>
        </w:rPr>
        <w:t>e</w:t>
      </w:r>
      <w:r w:rsidRPr="00095F6D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mail</w:t>
      </w:r>
      <w:r w:rsidRPr="00095F6D">
        <w:rPr>
          <w:sz w:val="26"/>
          <w:szCs w:val="26"/>
        </w:rPr>
        <w:t xml:space="preserve">: </w:t>
      </w:r>
      <w:r w:rsidRPr="008374D9">
        <w:rPr>
          <w:sz w:val="26"/>
          <w:szCs w:val="26"/>
          <w:lang w:val="en-US"/>
        </w:rPr>
        <w:t>JILSERVIS</w:t>
      </w:r>
      <w:r w:rsidRPr="00095F6D">
        <w:rPr>
          <w:sz w:val="26"/>
          <w:szCs w:val="26"/>
        </w:rPr>
        <w:t>_</w:t>
      </w:r>
      <w:r>
        <w:rPr>
          <w:sz w:val="26"/>
          <w:szCs w:val="26"/>
          <w:lang w:val="en-US"/>
        </w:rPr>
        <w:t>STR</w:t>
      </w:r>
      <w:r w:rsidRPr="00095F6D">
        <w:rPr>
          <w:sz w:val="26"/>
          <w:szCs w:val="26"/>
        </w:rPr>
        <w:t>@</w:t>
      </w:r>
      <w:r>
        <w:rPr>
          <w:sz w:val="26"/>
          <w:szCs w:val="26"/>
          <w:lang w:val="en-US"/>
        </w:rPr>
        <w:t>MAIL</w:t>
      </w:r>
      <w:r w:rsidRPr="00095F6D"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RU</w:t>
      </w:r>
    </w:p>
    <w:p w:rsidR="00EB5D93" w:rsidRPr="00095F6D" w:rsidRDefault="00EB5D93" w:rsidP="008A62D4">
      <w:pPr>
        <w:spacing w:line="360" w:lineRule="atLeast"/>
        <w:ind w:firstLine="708"/>
        <w:rPr>
          <w:sz w:val="26"/>
          <w:szCs w:val="26"/>
        </w:rPr>
      </w:pPr>
    </w:p>
    <w:p w:rsidR="00EB5D93" w:rsidRDefault="00EB5D93" w:rsidP="008A62D4">
      <w:pPr>
        <w:jc w:val="both"/>
        <w:rPr>
          <w:sz w:val="26"/>
          <w:szCs w:val="26"/>
        </w:rPr>
      </w:pPr>
      <w:r w:rsidRPr="006A3DE7">
        <w:rPr>
          <w:b/>
          <w:sz w:val="36"/>
          <w:szCs w:val="36"/>
        </w:rPr>
        <w:t>г)</w:t>
      </w:r>
      <w:r>
        <w:rPr>
          <w:b/>
          <w:sz w:val="36"/>
          <w:szCs w:val="36"/>
        </w:rPr>
        <w:t xml:space="preserve">  Р</w:t>
      </w:r>
      <w:r w:rsidRPr="006A3DE7">
        <w:rPr>
          <w:b/>
          <w:sz w:val="36"/>
          <w:szCs w:val="36"/>
        </w:rPr>
        <w:t>ежим работы:</w:t>
      </w:r>
    </w:p>
    <w:p w:rsidR="00EB5D93" w:rsidRDefault="00EB5D93" w:rsidP="008A62D4">
      <w:pPr>
        <w:jc w:val="both"/>
        <w:rPr>
          <w:sz w:val="26"/>
          <w:szCs w:val="26"/>
        </w:rPr>
      </w:pPr>
    </w:p>
    <w:p w:rsidR="00EB5D93" w:rsidRDefault="00EB5D93" w:rsidP="008A62D4">
      <w:pPr>
        <w:jc w:val="both"/>
        <w:rPr>
          <w:b/>
          <w:sz w:val="26"/>
          <w:szCs w:val="26"/>
        </w:rPr>
      </w:pPr>
      <w:r w:rsidRPr="00C50437">
        <w:rPr>
          <w:b/>
          <w:sz w:val="26"/>
          <w:szCs w:val="26"/>
        </w:rPr>
        <w:t>Понедельник – Пятница</w:t>
      </w:r>
      <w:r>
        <w:rPr>
          <w:b/>
          <w:sz w:val="26"/>
          <w:szCs w:val="26"/>
        </w:rPr>
        <w:t>, с 8-30 до 17</w:t>
      </w:r>
      <w:r w:rsidRPr="00C50437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30</w:t>
      </w:r>
      <w:r w:rsidRPr="00C50437">
        <w:rPr>
          <w:b/>
          <w:sz w:val="26"/>
          <w:szCs w:val="26"/>
        </w:rPr>
        <w:t>, перерыв с 1</w:t>
      </w:r>
      <w:r>
        <w:rPr>
          <w:b/>
          <w:sz w:val="26"/>
          <w:szCs w:val="26"/>
        </w:rPr>
        <w:t>2</w:t>
      </w:r>
      <w:r w:rsidRPr="00C50437">
        <w:rPr>
          <w:b/>
          <w:sz w:val="26"/>
          <w:szCs w:val="26"/>
        </w:rPr>
        <w:t>-00 до 1</w:t>
      </w:r>
      <w:r>
        <w:rPr>
          <w:b/>
          <w:sz w:val="26"/>
          <w:szCs w:val="26"/>
        </w:rPr>
        <w:t>3</w:t>
      </w:r>
      <w:r w:rsidRPr="00C50437">
        <w:rPr>
          <w:b/>
          <w:sz w:val="26"/>
          <w:szCs w:val="26"/>
        </w:rPr>
        <w:t xml:space="preserve">-00, </w:t>
      </w:r>
    </w:p>
    <w:p w:rsidR="00EB5D93" w:rsidRPr="00C50437" w:rsidRDefault="00EB5D93" w:rsidP="008A62D4">
      <w:pPr>
        <w:jc w:val="both"/>
        <w:rPr>
          <w:b/>
          <w:sz w:val="26"/>
          <w:szCs w:val="26"/>
        </w:rPr>
      </w:pPr>
      <w:r w:rsidRPr="00C50437">
        <w:rPr>
          <w:b/>
          <w:sz w:val="26"/>
          <w:szCs w:val="26"/>
        </w:rPr>
        <w:t>Суббота, Воскресенье - выходной</w:t>
      </w:r>
    </w:p>
    <w:p w:rsidR="00EB5D93" w:rsidRPr="00C50437" w:rsidRDefault="00EB5D93" w:rsidP="008A62D4">
      <w:pPr>
        <w:spacing w:line="360" w:lineRule="atLeast"/>
        <w:ind w:firstLine="708"/>
        <w:rPr>
          <w:sz w:val="26"/>
          <w:szCs w:val="26"/>
        </w:rPr>
      </w:pPr>
      <w:r w:rsidRPr="00C50437">
        <w:rPr>
          <w:sz w:val="26"/>
          <w:szCs w:val="26"/>
        </w:rPr>
        <w:t xml:space="preserve">часы личного приема граждан: </w:t>
      </w:r>
      <w:r w:rsidRPr="00C50437">
        <w:rPr>
          <w:b/>
          <w:sz w:val="26"/>
          <w:szCs w:val="26"/>
        </w:rPr>
        <w:t>четверг, с 1</w:t>
      </w:r>
      <w:r>
        <w:rPr>
          <w:b/>
          <w:sz w:val="26"/>
          <w:szCs w:val="26"/>
        </w:rPr>
        <w:t>6</w:t>
      </w:r>
      <w:r w:rsidRPr="00C50437">
        <w:rPr>
          <w:b/>
          <w:sz w:val="26"/>
          <w:szCs w:val="26"/>
        </w:rPr>
        <w:t>-00 до 1</w:t>
      </w:r>
      <w:r>
        <w:rPr>
          <w:b/>
          <w:sz w:val="26"/>
          <w:szCs w:val="26"/>
        </w:rPr>
        <w:t>8</w:t>
      </w:r>
      <w:r w:rsidRPr="00C50437">
        <w:rPr>
          <w:b/>
          <w:sz w:val="26"/>
          <w:szCs w:val="26"/>
        </w:rPr>
        <w:t>-00 (по предварительной записи)</w:t>
      </w:r>
    </w:p>
    <w:p w:rsidR="00EB5D93" w:rsidRPr="00C50437" w:rsidRDefault="00EB5D93" w:rsidP="008A62D4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0437">
        <w:rPr>
          <w:rFonts w:ascii="Times New Roman" w:hAnsi="Times New Roman" w:cs="Times New Roman"/>
          <w:sz w:val="26"/>
          <w:szCs w:val="26"/>
        </w:rPr>
        <w:t xml:space="preserve">часы работы диспетчерских служб: </w:t>
      </w:r>
      <w:r w:rsidRPr="00C50437">
        <w:rPr>
          <w:rFonts w:ascii="Times New Roman" w:hAnsi="Times New Roman" w:cs="Times New Roman"/>
          <w:b/>
          <w:sz w:val="26"/>
          <w:szCs w:val="26"/>
        </w:rPr>
        <w:t>аварийно – диспетчерская служба:</w:t>
      </w:r>
    </w:p>
    <w:p w:rsidR="00EB5D93" w:rsidRPr="00C50437" w:rsidRDefault="00EB5D93" w:rsidP="008A62D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0437">
        <w:rPr>
          <w:rFonts w:ascii="Times New Roman" w:hAnsi="Times New Roman" w:cs="Times New Roman"/>
          <w:b/>
          <w:sz w:val="26"/>
          <w:szCs w:val="26"/>
        </w:rPr>
        <w:t>- в рабочие дни с 1</w:t>
      </w:r>
      <w:r>
        <w:rPr>
          <w:rFonts w:ascii="Times New Roman" w:hAnsi="Times New Roman" w:cs="Times New Roman"/>
          <w:b/>
          <w:sz w:val="26"/>
          <w:szCs w:val="26"/>
        </w:rPr>
        <w:t>7</w:t>
      </w:r>
      <w:r w:rsidRPr="00C50437">
        <w:rPr>
          <w:rFonts w:ascii="Times New Roman" w:hAnsi="Times New Roman" w:cs="Times New Roman"/>
          <w:b/>
          <w:sz w:val="26"/>
          <w:szCs w:val="26"/>
        </w:rPr>
        <w:t>-00 до 8-00 следующего дня,</w:t>
      </w:r>
    </w:p>
    <w:p w:rsidR="00EB5D93" w:rsidRPr="00C50437" w:rsidRDefault="00EB5D93" w:rsidP="008A62D4">
      <w:pPr>
        <w:rPr>
          <w:b/>
          <w:sz w:val="26"/>
          <w:szCs w:val="26"/>
        </w:rPr>
      </w:pPr>
      <w:r w:rsidRPr="00C50437">
        <w:rPr>
          <w:b/>
          <w:sz w:val="26"/>
          <w:szCs w:val="26"/>
        </w:rPr>
        <w:t>- в предпраздничные дни с 16-00 до 8-00 следующего дня,</w:t>
      </w:r>
    </w:p>
    <w:p w:rsidR="00EB5D93" w:rsidRPr="00C50437" w:rsidRDefault="00EB5D93" w:rsidP="008A62D4">
      <w:pPr>
        <w:rPr>
          <w:b/>
          <w:sz w:val="26"/>
          <w:szCs w:val="26"/>
        </w:rPr>
      </w:pPr>
      <w:r w:rsidRPr="00C50437">
        <w:rPr>
          <w:b/>
          <w:sz w:val="26"/>
          <w:szCs w:val="26"/>
        </w:rPr>
        <w:t>- в выходные и праздничные дни – круглосуточно.</w:t>
      </w:r>
    </w:p>
    <w:p w:rsidR="00EB5D93" w:rsidRDefault="00EB5D93" w:rsidP="008A62D4">
      <w:pPr>
        <w:rPr>
          <w:b/>
          <w:sz w:val="26"/>
          <w:szCs w:val="26"/>
        </w:rPr>
      </w:pPr>
      <w:r w:rsidRPr="00C50437">
        <w:rPr>
          <w:b/>
          <w:sz w:val="26"/>
          <w:szCs w:val="26"/>
        </w:rPr>
        <w:t>Телефон аварийно – диспетчерской службы</w:t>
      </w:r>
      <w:r>
        <w:rPr>
          <w:b/>
          <w:sz w:val="26"/>
          <w:szCs w:val="26"/>
        </w:rPr>
        <w:t xml:space="preserve"> (3473)41-15-22, 41-15-33</w:t>
      </w:r>
    </w:p>
    <w:p w:rsidR="00EB5D93" w:rsidRDefault="00EB5D93" w:rsidP="008A62D4">
      <w:pPr>
        <w:rPr>
          <w:b/>
          <w:sz w:val="26"/>
          <w:szCs w:val="26"/>
        </w:rPr>
      </w:pPr>
    </w:p>
    <w:p w:rsidR="00EB5D93" w:rsidRDefault="00EB5D93" w:rsidP="008A62D4">
      <w:pPr>
        <w:tabs>
          <w:tab w:val="center" w:pos="5694"/>
        </w:tabs>
        <w:ind w:left="360" w:hanging="360"/>
        <w:jc w:val="both"/>
        <w:rPr>
          <w:sz w:val="26"/>
          <w:szCs w:val="26"/>
        </w:rPr>
      </w:pPr>
      <w:r>
        <w:rPr>
          <w:b/>
        </w:rPr>
        <w:tab/>
      </w:r>
      <w:r w:rsidRPr="00560ED2">
        <w:rPr>
          <w:sz w:val="26"/>
          <w:szCs w:val="26"/>
        </w:rPr>
        <w:tab/>
      </w:r>
    </w:p>
    <w:p w:rsidR="00EB5D93" w:rsidRDefault="00EB5D93" w:rsidP="008A62D4">
      <w:pPr>
        <w:tabs>
          <w:tab w:val="center" w:pos="5694"/>
        </w:tabs>
        <w:ind w:left="360" w:hanging="360"/>
        <w:jc w:val="both"/>
        <w:rPr>
          <w:sz w:val="26"/>
          <w:szCs w:val="26"/>
        </w:rPr>
      </w:pPr>
    </w:p>
    <w:p w:rsidR="00EB5D93" w:rsidRPr="00560ED2" w:rsidRDefault="00EB5D93" w:rsidP="008A62D4">
      <w:pPr>
        <w:tabs>
          <w:tab w:val="center" w:pos="5694"/>
        </w:tabs>
        <w:ind w:left="360" w:hanging="360"/>
        <w:jc w:val="both"/>
        <w:rPr>
          <w:sz w:val="26"/>
          <w:szCs w:val="26"/>
        </w:rPr>
      </w:pPr>
    </w:p>
    <w:p w:rsidR="00EB5D93" w:rsidRDefault="00EB5D93" w:rsidP="008A62D4">
      <w:pPr>
        <w:ind w:firstLine="708"/>
        <w:rPr>
          <w:sz w:val="28"/>
          <w:szCs w:val="28"/>
        </w:rPr>
      </w:pPr>
    </w:p>
    <w:p w:rsidR="00EB5D93" w:rsidRPr="003D17BC" w:rsidRDefault="00EB5D93" w:rsidP="003D17BC">
      <w:pPr>
        <w:rPr>
          <w:b/>
          <w:sz w:val="36"/>
          <w:szCs w:val="36"/>
        </w:rPr>
      </w:pPr>
      <w:r w:rsidRPr="003D17BC">
        <w:rPr>
          <w:b/>
          <w:sz w:val="36"/>
          <w:szCs w:val="36"/>
        </w:rPr>
        <w:t xml:space="preserve"> д) Перечень многоквартирных домов, находящихся в управлении</w:t>
      </w:r>
      <w:r>
        <w:rPr>
          <w:b/>
          <w:sz w:val="36"/>
          <w:szCs w:val="36"/>
        </w:rPr>
        <w:t xml:space="preserve"> </w:t>
      </w:r>
      <w:r w:rsidRPr="003D17BC">
        <w:rPr>
          <w:b/>
          <w:sz w:val="36"/>
          <w:szCs w:val="36"/>
        </w:rPr>
        <w:t xml:space="preserve"> ООО «ЖилСервис»</w:t>
      </w:r>
    </w:p>
    <w:p w:rsidR="00EB5D93" w:rsidRPr="003D17BC" w:rsidRDefault="00EB5D93" w:rsidP="003D17BC">
      <w:pPr>
        <w:rPr>
          <w:b/>
          <w:sz w:val="36"/>
          <w:szCs w:val="36"/>
        </w:rPr>
      </w:pPr>
    </w:p>
    <w:p w:rsidR="00EB5D93" w:rsidRDefault="00EB5D93" w:rsidP="003D17BC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60"/>
        <w:gridCol w:w="4680"/>
      </w:tblGrid>
      <w:tr w:rsidR="00EB5D93" w:rsidTr="000D6DC0">
        <w:tc>
          <w:tcPr>
            <w:tcW w:w="828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№ п.п</w:t>
            </w:r>
          </w:p>
        </w:tc>
        <w:tc>
          <w:tcPr>
            <w:tcW w:w="396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Адрес МКД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  <w:vertAlign w:val="superscript"/>
              </w:rPr>
            </w:pPr>
            <w:r w:rsidRPr="000D6DC0">
              <w:rPr>
                <w:sz w:val="28"/>
                <w:szCs w:val="28"/>
              </w:rPr>
              <w:t>Общая площадь, м</w:t>
            </w:r>
            <w:r w:rsidRPr="000D6DC0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Тукаева 1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618,2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2.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Тукаева 4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4897,5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3.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Цементников 8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3100,4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4.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Цементников 8а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5579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5.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Речная 5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994,8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6.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Суворова 7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1599,9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7.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Железнодорожная 34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1056,2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8.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Железнодорожная 52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4978,2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9.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Социалистическая 27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449,8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10.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Худайбердина 186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3634,6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11.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Нахимова 2б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2348,0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12.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Цюрупы 9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3155,2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13.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Дружбы 30а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999,7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14.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Дружбы 30б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999,9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15.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Дружбы 30в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994,2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16.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Дружбы 48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4809,0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17.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Дружбы 50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 w:rsidRPr="000D6DC0">
              <w:rPr>
                <w:sz w:val="28"/>
                <w:szCs w:val="28"/>
              </w:rPr>
              <w:t>4785,5</w:t>
            </w:r>
          </w:p>
        </w:tc>
      </w:tr>
      <w:tr w:rsidR="00EB5D93" w:rsidTr="000D6DC0">
        <w:tc>
          <w:tcPr>
            <w:tcW w:w="828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 </w:t>
            </w:r>
          </w:p>
        </w:tc>
        <w:tc>
          <w:tcPr>
            <w:tcW w:w="3960" w:type="dxa"/>
          </w:tcPr>
          <w:p w:rsidR="00EB5D93" w:rsidRPr="000D6DC0" w:rsidRDefault="00EB5D93" w:rsidP="00CB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Дружбы 47а</w:t>
            </w:r>
          </w:p>
        </w:tc>
        <w:tc>
          <w:tcPr>
            <w:tcW w:w="4680" w:type="dxa"/>
          </w:tcPr>
          <w:p w:rsidR="00EB5D93" w:rsidRPr="000D6DC0" w:rsidRDefault="00EB5D93" w:rsidP="000D6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2048,5</w:t>
            </w:r>
          </w:p>
        </w:tc>
      </w:tr>
      <w:tr w:rsidR="00EB5D93" w:rsidTr="000D6DC0">
        <w:tc>
          <w:tcPr>
            <w:tcW w:w="828" w:type="dxa"/>
          </w:tcPr>
          <w:p w:rsidR="00EB5D93" w:rsidRDefault="00EB5D93" w:rsidP="000D6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3960" w:type="dxa"/>
          </w:tcPr>
          <w:p w:rsidR="00EB5D93" w:rsidRDefault="00EB5D93" w:rsidP="00CB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Цементников 5</w:t>
            </w:r>
          </w:p>
        </w:tc>
        <w:tc>
          <w:tcPr>
            <w:tcW w:w="4680" w:type="dxa"/>
          </w:tcPr>
          <w:p w:rsidR="00EB5D93" w:rsidRDefault="00EB5D93" w:rsidP="000D6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5404,0</w:t>
            </w:r>
          </w:p>
        </w:tc>
      </w:tr>
      <w:tr w:rsidR="00EB5D93" w:rsidTr="000D6DC0">
        <w:tc>
          <w:tcPr>
            <w:tcW w:w="828" w:type="dxa"/>
          </w:tcPr>
          <w:p w:rsidR="00EB5D93" w:rsidRDefault="00EB5D93" w:rsidP="000D6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3960" w:type="dxa"/>
          </w:tcPr>
          <w:p w:rsidR="00EB5D93" w:rsidRDefault="00EB5D93" w:rsidP="00CB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Дружбы 39</w:t>
            </w:r>
          </w:p>
        </w:tc>
        <w:tc>
          <w:tcPr>
            <w:tcW w:w="4680" w:type="dxa"/>
          </w:tcPr>
          <w:p w:rsidR="00EB5D93" w:rsidRDefault="00EB5D93" w:rsidP="000D6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2536,6</w:t>
            </w:r>
          </w:p>
        </w:tc>
      </w:tr>
      <w:tr w:rsidR="00EB5D93" w:rsidTr="000D6DC0">
        <w:tc>
          <w:tcPr>
            <w:tcW w:w="828" w:type="dxa"/>
          </w:tcPr>
          <w:p w:rsidR="00EB5D93" w:rsidRDefault="00EB5D93" w:rsidP="000D6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3960" w:type="dxa"/>
          </w:tcPr>
          <w:p w:rsidR="00EB5D93" w:rsidRDefault="00EB5D93" w:rsidP="00CB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Революционная 11</w:t>
            </w:r>
          </w:p>
        </w:tc>
        <w:tc>
          <w:tcPr>
            <w:tcW w:w="4680" w:type="dxa"/>
          </w:tcPr>
          <w:p w:rsidR="00EB5D93" w:rsidRDefault="00EB5D93" w:rsidP="000D6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2492,4</w:t>
            </w:r>
          </w:p>
        </w:tc>
      </w:tr>
      <w:tr w:rsidR="00EB5D93" w:rsidTr="000D6DC0">
        <w:tc>
          <w:tcPr>
            <w:tcW w:w="828" w:type="dxa"/>
          </w:tcPr>
          <w:p w:rsidR="00EB5D93" w:rsidRDefault="00EB5D93" w:rsidP="000D6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3960" w:type="dxa"/>
          </w:tcPr>
          <w:p w:rsidR="00EB5D93" w:rsidRDefault="00EB5D93" w:rsidP="00CB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Кочетова 28</w:t>
            </w:r>
          </w:p>
        </w:tc>
        <w:tc>
          <w:tcPr>
            <w:tcW w:w="4680" w:type="dxa"/>
          </w:tcPr>
          <w:p w:rsidR="00EB5D93" w:rsidRDefault="00EB5D93" w:rsidP="000D6D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3576,5</w:t>
            </w:r>
          </w:p>
        </w:tc>
      </w:tr>
    </w:tbl>
    <w:p w:rsidR="00EB5D93" w:rsidRDefault="00EB5D93" w:rsidP="003D17BC"/>
    <w:p w:rsidR="00EB5D93" w:rsidRDefault="00EB5D93" w:rsidP="003D17BC"/>
    <w:p w:rsidR="00EB5D93" w:rsidRPr="00F17336" w:rsidRDefault="00EB5D93" w:rsidP="0000774C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Pr="001D11E5">
        <w:rPr>
          <w:b/>
          <w:sz w:val="36"/>
          <w:szCs w:val="36"/>
        </w:rPr>
        <w:t>е)</w:t>
      </w:r>
      <w:r w:rsidRPr="00F17336">
        <w:rPr>
          <w:b/>
          <w:sz w:val="36"/>
          <w:szCs w:val="36"/>
        </w:rPr>
        <w:t>В предыдущем календарном году договора управления мкд не расторгались.</w:t>
      </w:r>
    </w:p>
    <w:p w:rsidR="00EB5D93" w:rsidRPr="001D11E5" w:rsidRDefault="00EB5D93" w:rsidP="0000774C">
      <w:pPr>
        <w:rPr>
          <w:sz w:val="36"/>
          <w:szCs w:val="36"/>
        </w:rPr>
      </w:pPr>
    </w:p>
    <w:p w:rsidR="00EB5D93" w:rsidRPr="008B432B" w:rsidRDefault="00EB5D93" w:rsidP="0000774C">
      <w:pPr>
        <w:jc w:val="both"/>
        <w:rPr>
          <w:sz w:val="36"/>
          <w:szCs w:val="36"/>
        </w:rPr>
      </w:pPr>
      <w:r w:rsidRPr="001D11E5">
        <w:rPr>
          <w:b/>
          <w:sz w:val="36"/>
          <w:szCs w:val="36"/>
        </w:rPr>
        <w:t>ж)</w:t>
      </w:r>
      <w:r w:rsidRPr="001D11E5">
        <w:rPr>
          <w:sz w:val="36"/>
          <w:szCs w:val="36"/>
        </w:rPr>
        <w:t xml:space="preserve">Управляющая компания </w:t>
      </w:r>
      <w:r>
        <w:rPr>
          <w:sz w:val="36"/>
          <w:szCs w:val="36"/>
        </w:rPr>
        <w:t xml:space="preserve">ООО «ЖилСервис» является членом Некомерческого Партнерства Саморегулируемой Организации «Региональное Объединение Профессионалов Жилищно-Коммунального Хозяйства Республики Башкортостан», </w:t>
      </w:r>
      <w:r>
        <w:rPr>
          <w:sz w:val="28"/>
          <w:szCs w:val="28"/>
        </w:rPr>
        <w:t>согласно Протокола Общего Собрания Членов Партнерства №</w:t>
      </w:r>
      <w:r w:rsidRPr="005A1F11">
        <w:rPr>
          <w:sz w:val="28"/>
          <w:szCs w:val="28"/>
        </w:rPr>
        <w:t>5</w:t>
      </w:r>
      <w:r>
        <w:rPr>
          <w:sz w:val="28"/>
          <w:szCs w:val="28"/>
        </w:rPr>
        <w:t xml:space="preserve"> от 28.04.2012г.</w:t>
      </w:r>
    </w:p>
    <w:p w:rsidR="00EB5D93" w:rsidRDefault="00EB5D93" w:rsidP="0000774C">
      <w:pPr>
        <w:jc w:val="both"/>
        <w:rPr>
          <w:sz w:val="36"/>
          <w:szCs w:val="36"/>
        </w:rPr>
      </w:pPr>
    </w:p>
    <w:p w:rsidR="00EB5D93" w:rsidRDefault="00EB5D93" w:rsidP="0000774C">
      <w:pPr>
        <w:jc w:val="both"/>
      </w:pPr>
      <w:r>
        <w:t>Юр. а</w:t>
      </w:r>
      <w:r w:rsidRPr="008B432B">
        <w:t>дрес:</w:t>
      </w:r>
      <w:r>
        <w:t>450022,Россия, Республика Башкортостан, г. Уфа, ул. Обская, д.2</w:t>
      </w:r>
    </w:p>
    <w:p w:rsidR="00EB5D93" w:rsidRPr="008374D9" w:rsidRDefault="00EB5D93" w:rsidP="0000774C">
      <w:pPr>
        <w:jc w:val="both"/>
        <w:rPr>
          <w:u w:val="single"/>
        </w:rPr>
      </w:pPr>
      <w:r>
        <w:t xml:space="preserve">Факт. Адрес:450022,Россия, Республика Башкортостан, г. Уфа, ул.Ст.Халтурина, д.28, ком.517, тел. (347) 223-27-73, </w:t>
      </w:r>
      <w:r>
        <w:rPr>
          <w:lang w:val="en-US"/>
        </w:rPr>
        <w:t>e</w:t>
      </w:r>
      <w:r w:rsidRPr="008374D9">
        <w:t>-</w:t>
      </w:r>
      <w:r>
        <w:rPr>
          <w:lang w:val="en-US"/>
        </w:rPr>
        <w:t>mail</w:t>
      </w:r>
      <w:r>
        <w:rPr>
          <w:u w:val="single"/>
          <w:lang w:val="en-US"/>
        </w:rPr>
        <w:t>np</w:t>
      </w:r>
      <w:r w:rsidRPr="008374D9">
        <w:rPr>
          <w:u w:val="single"/>
        </w:rPr>
        <w:t xml:space="preserve"> –</w:t>
      </w:r>
      <w:r>
        <w:rPr>
          <w:u w:val="single"/>
          <w:lang w:val="en-US"/>
        </w:rPr>
        <w:t>ropgkhrb</w:t>
      </w:r>
      <w:r w:rsidRPr="008374D9">
        <w:rPr>
          <w:u w:val="single"/>
        </w:rPr>
        <w:t>@</w:t>
      </w:r>
      <w:r>
        <w:rPr>
          <w:u w:val="single"/>
          <w:lang w:val="en-US"/>
        </w:rPr>
        <w:t>yandex</w:t>
      </w:r>
      <w:r w:rsidRPr="008374D9">
        <w:rPr>
          <w:u w:val="single"/>
        </w:rPr>
        <w:t>.</w:t>
      </w:r>
      <w:r>
        <w:rPr>
          <w:u w:val="single"/>
          <w:lang w:val="en-US"/>
        </w:rPr>
        <w:t>ru</w:t>
      </w:r>
    </w:p>
    <w:p w:rsidR="00EB5D93" w:rsidRDefault="00EB5D93" w:rsidP="0000774C">
      <w:pPr>
        <w:jc w:val="both"/>
        <w:rPr>
          <w:sz w:val="36"/>
          <w:szCs w:val="36"/>
        </w:rPr>
      </w:pPr>
    </w:p>
    <w:p w:rsidR="00EB5D93" w:rsidRDefault="00EB5D93" w:rsidP="0000774C">
      <w:pPr>
        <w:jc w:val="both"/>
        <w:rPr>
          <w:sz w:val="36"/>
          <w:szCs w:val="36"/>
        </w:rPr>
      </w:pPr>
    </w:p>
    <w:p w:rsidR="00EB5D93" w:rsidRPr="001D11E5" w:rsidRDefault="00EB5D93" w:rsidP="0000774C">
      <w:pPr>
        <w:jc w:val="both"/>
        <w:rPr>
          <w:sz w:val="36"/>
          <w:szCs w:val="36"/>
        </w:rPr>
      </w:pPr>
    </w:p>
    <w:sectPr w:rsidR="00EB5D93" w:rsidRPr="001D11E5" w:rsidSect="00636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2D4"/>
    <w:rsid w:val="0000774C"/>
    <w:rsid w:val="0002693C"/>
    <w:rsid w:val="00095F6D"/>
    <w:rsid w:val="000D6DC0"/>
    <w:rsid w:val="000F0C35"/>
    <w:rsid w:val="0017612D"/>
    <w:rsid w:val="001819C6"/>
    <w:rsid w:val="001D11E5"/>
    <w:rsid w:val="001F088A"/>
    <w:rsid w:val="0023688B"/>
    <w:rsid w:val="00267CF5"/>
    <w:rsid w:val="00381404"/>
    <w:rsid w:val="003D17BC"/>
    <w:rsid w:val="004223F4"/>
    <w:rsid w:val="004C0D6A"/>
    <w:rsid w:val="00532DC6"/>
    <w:rsid w:val="00560ED2"/>
    <w:rsid w:val="005756D3"/>
    <w:rsid w:val="005A1F11"/>
    <w:rsid w:val="005E48AF"/>
    <w:rsid w:val="006226A7"/>
    <w:rsid w:val="0063649A"/>
    <w:rsid w:val="006940F0"/>
    <w:rsid w:val="006A3DE7"/>
    <w:rsid w:val="00716C33"/>
    <w:rsid w:val="007F3E8A"/>
    <w:rsid w:val="008374D9"/>
    <w:rsid w:val="008412C7"/>
    <w:rsid w:val="008A62D4"/>
    <w:rsid w:val="008B432B"/>
    <w:rsid w:val="00976669"/>
    <w:rsid w:val="00A31945"/>
    <w:rsid w:val="00A90050"/>
    <w:rsid w:val="00AA1A9C"/>
    <w:rsid w:val="00B465A5"/>
    <w:rsid w:val="00B61366"/>
    <w:rsid w:val="00B95243"/>
    <w:rsid w:val="00C50437"/>
    <w:rsid w:val="00CB70DE"/>
    <w:rsid w:val="00D343E1"/>
    <w:rsid w:val="00DD0498"/>
    <w:rsid w:val="00E0650D"/>
    <w:rsid w:val="00E6278D"/>
    <w:rsid w:val="00E8359C"/>
    <w:rsid w:val="00E844C4"/>
    <w:rsid w:val="00EB5D93"/>
    <w:rsid w:val="00EE54D6"/>
    <w:rsid w:val="00F17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2D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A62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3D17B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3</Pages>
  <Words>387</Words>
  <Characters>2206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</dc:creator>
  <cp:keywords/>
  <dc:description/>
  <cp:lastModifiedBy>User</cp:lastModifiedBy>
  <cp:revision>11</cp:revision>
  <dcterms:created xsi:type="dcterms:W3CDTF">2012-05-04T08:41:00Z</dcterms:created>
  <dcterms:modified xsi:type="dcterms:W3CDTF">2013-06-06T05:54:00Z</dcterms:modified>
</cp:coreProperties>
</file>